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5A838" w14:textId="707506FF" w:rsidR="002B4A77" w:rsidRPr="00541E03" w:rsidRDefault="00541E03" w:rsidP="008F77F9">
      <w:pPr>
        <w:pStyle w:val="Title"/>
        <w:jc w:val="center"/>
        <w:rPr>
          <w:rFonts w:ascii="Raleway ExtraBold" w:hAnsi="Raleway ExtraBold"/>
          <w:color w:val="07566D" w:themeColor="accent6" w:themeShade="BF"/>
          <w:sz w:val="72"/>
          <w:szCs w:val="72"/>
          <w:lang w:val="id-ID"/>
        </w:rPr>
      </w:pPr>
      <w:r w:rsidRPr="00541E03">
        <w:rPr>
          <w:rFonts w:ascii="Raleway ExtraBold" w:hAnsi="Raleway ExtraBold"/>
          <w:color w:val="07566D" w:themeColor="accent6" w:themeShade="BF"/>
          <w:sz w:val="72"/>
          <w:szCs w:val="72"/>
          <w:lang w:val="id-ID"/>
        </w:rPr>
        <w:t>DAILY PLANNER</w:t>
      </w:r>
    </w:p>
    <w:p w14:paraId="2DF33660" w14:textId="77777777" w:rsidR="005A20B8" w:rsidRPr="009C31D2" w:rsidRDefault="009C31D2">
      <w:r w:rsidRPr="009C31D2">
        <w:rPr>
          <w:noProof/>
        </w:rPr>
        <mc:AlternateContent>
          <mc:Choice Requires="wps">
            <w:drawing>
              <wp:inline distT="0" distB="0" distL="0" distR="0" wp14:anchorId="676AAA63" wp14:editId="0217983F">
                <wp:extent cx="3378632" cy="527017"/>
                <wp:effectExtent l="19050" t="38100" r="31750" b="64135"/>
                <wp:docPr id="3" name="Rectangle 3" descr="Sketched Text Field">
                  <a:extLst xmlns:a="http://schemas.openxmlformats.org/drawingml/2006/main">
                    <a:ext uri="{FF2B5EF4-FFF2-40B4-BE49-F238E27FC236}">
                      <a16:creationId xmlns:a16="http://schemas.microsoft.com/office/drawing/2014/main" id="{26996548-9236-4663-97F5-24D289EC2DA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8632" cy="527017"/>
                        </a:xfrm>
                        <a:custGeom>
                          <a:avLst/>
                          <a:gdLst>
                            <a:gd name="connsiteX0" fmla="*/ 0 w 3378632"/>
                            <a:gd name="connsiteY0" fmla="*/ 0 h 527017"/>
                            <a:gd name="connsiteX1" fmla="*/ 3378632 w 3378632"/>
                            <a:gd name="connsiteY1" fmla="*/ 0 h 527017"/>
                            <a:gd name="connsiteX2" fmla="*/ 3378632 w 3378632"/>
                            <a:gd name="connsiteY2" fmla="*/ 527017 h 527017"/>
                            <a:gd name="connsiteX3" fmla="*/ 0 w 3378632"/>
                            <a:gd name="connsiteY3" fmla="*/ 527017 h 527017"/>
                            <a:gd name="connsiteX4" fmla="*/ 0 w 3378632"/>
                            <a:gd name="connsiteY4" fmla="*/ 0 h 5270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378632" h="527017" fill="none" extrusionOk="0">
                              <a:moveTo>
                                <a:pt x="0" y="0"/>
                              </a:moveTo>
                              <a:cubicBezTo>
                                <a:pt x="353954" y="-49533"/>
                                <a:pt x="2819048" y="-14809"/>
                                <a:pt x="3378632" y="0"/>
                              </a:cubicBezTo>
                              <a:cubicBezTo>
                                <a:pt x="3424547" y="220426"/>
                                <a:pt x="3354484" y="408728"/>
                                <a:pt x="3378632" y="527017"/>
                              </a:cubicBezTo>
                              <a:cubicBezTo>
                                <a:pt x="2663818" y="478786"/>
                                <a:pt x="1145263" y="611472"/>
                                <a:pt x="0" y="527017"/>
                              </a:cubicBezTo>
                              <a:cubicBezTo>
                                <a:pt x="15350" y="360561"/>
                                <a:pt x="-47049" y="99950"/>
                                <a:pt x="0" y="0"/>
                              </a:cubicBezTo>
                              <a:close/>
                            </a:path>
                            <a:path w="3378632" h="527017" stroke="0" extrusionOk="0">
                              <a:moveTo>
                                <a:pt x="0" y="0"/>
                              </a:moveTo>
                              <a:cubicBezTo>
                                <a:pt x="1416752" y="118645"/>
                                <a:pt x="2068046" y="116012"/>
                                <a:pt x="3378632" y="0"/>
                              </a:cubicBezTo>
                              <a:cubicBezTo>
                                <a:pt x="3335675" y="207539"/>
                                <a:pt x="3395995" y="432224"/>
                                <a:pt x="3378632" y="527017"/>
                              </a:cubicBezTo>
                              <a:cubicBezTo>
                                <a:pt x="2784671" y="661617"/>
                                <a:pt x="1580841" y="369821"/>
                                <a:pt x="0" y="527017"/>
                              </a:cubicBezTo>
                              <a:cubicBezTo>
                                <a:pt x="17719" y="392432"/>
                                <a:pt x="34385" y="253417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inline>
            </w:drawing>
          </mc:Choice>
          <mc:Fallback>
            <w:pict>
              <v:shape w14:anchorId="4523C99D" id="Rectangle 3" o:spid="_x0000_s1026" alt="Sketched Text Field" style="width:266.05pt;height:4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3378632,527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" path="m,nfc353954,-49533,2819048,-14809,3378632,v45915,220426,-24148,408728,,527017c2663818,478786,1145263,611472,,527017,15350,360561,-47049,99950,,xem,nsc1416752,118645,2068046,116012,3378632,v-42957,207539,17363,432224,,527017c2784671,661617,1580841,369821,,527017,17719,392432,34385,253417,,xe" fillcolor="#f2f2f2 [3052]" strokecolor="#bfbfbf [2412]" strokeweight="1pt">
                <v:stroke joinstyle="miter"/>
                <v:path arrowok="t" o:extrusionok="f" o:connecttype="custom" o:connectlocs="0,0;3378632,0;3378632,527017;0,527017;0,0" o:connectangles="0,0,0,0,0"/>
                <w10:anchorlock/>
              </v:shape>
            </w:pict>
          </mc:Fallback>
        </mc:AlternateContent>
      </w:r>
    </w:p>
    <w:tbl>
      <w:tblPr>
        <w:tblW w:w="5000" w:type="pct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4035"/>
        <w:gridCol w:w="1479"/>
        <w:gridCol w:w="1479"/>
        <w:gridCol w:w="1479"/>
        <w:gridCol w:w="1480"/>
        <w:gridCol w:w="1479"/>
        <w:gridCol w:w="1479"/>
        <w:gridCol w:w="1480"/>
      </w:tblGrid>
      <w:tr w:rsidR="009C31D2" w:rsidRPr="002B4A77" w14:paraId="1FAEF951" w14:textId="77777777" w:rsidTr="00AD3573">
        <w:trPr>
          <w:trHeight w:val="680"/>
        </w:trPr>
        <w:tc>
          <w:tcPr>
            <w:tcW w:w="4013" w:type="dxa"/>
            <w:shd w:val="clear" w:color="auto" w:fill="014354" w:themeFill="accent5" w:themeFillShade="8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79C608" w14:textId="77777777" w:rsidR="009C31D2" w:rsidRPr="002B4A77" w:rsidRDefault="009C3001" w:rsidP="009C31D2">
            <w:pPr>
              <w:pStyle w:val="TaskTitle"/>
            </w:pPr>
            <w:sdt>
              <w:sdtPr>
                <w:id w:val="676931381"/>
                <w:placeholder>
                  <w:docPart w:val="EF04B6FA077845BB821BC3C772486558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Tasks</w:t>
                </w:r>
              </w:sdtContent>
            </w:sdt>
          </w:p>
        </w:tc>
        <w:tc>
          <w:tcPr>
            <w:tcW w:w="1471" w:type="dxa"/>
            <w:shd w:val="clear" w:color="auto" w:fill="0387A8" w:themeFill="accent5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68AF13D8" w14:textId="77777777" w:rsidR="009C31D2" w:rsidRPr="002B4A77" w:rsidRDefault="009C3001" w:rsidP="009C31D2">
            <w:pPr>
              <w:pStyle w:val="WeekDays"/>
            </w:pPr>
            <w:sdt>
              <w:sdtPr>
                <w:id w:val="578332261"/>
                <w:placeholder>
                  <w:docPart w:val="22AE552652DC4174A350AA6D93F7EDCA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Monday</w:t>
                </w:r>
              </w:sdtContent>
            </w:sdt>
          </w:p>
        </w:tc>
        <w:tc>
          <w:tcPr>
            <w:tcW w:w="1471" w:type="dxa"/>
            <w:shd w:val="clear" w:color="auto" w:fill="0387A8" w:themeFill="accent5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1F9937BD" w14:textId="77777777" w:rsidR="009C31D2" w:rsidRPr="002B4A77" w:rsidRDefault="009C3001" w:rsidP="009C31D2">
            <w:pPr>
              <w:pStyle w:val="WeekDays"/>
            </w:pPr>
            <w:sdt>
              <w:sdtPr>
                <w:id w:val="-386881559"/>
                <w:placeholder>
                  <w:docPart w:val="59F8796278F94120AE061C53C3192446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Tuesday</w:t>
                </w:r>
              </w:sdtContent>
            </w:sdt>
          </w:p>
        </w:tc>
        <w:tc>
          <w:tcPr>
            <w:tcW w:w="1471" w:type="dxa"/>
            <w:shd w:val="clear" w:color="auto" w:fill="0387A8" w:themeFill="accent5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53FC0136" w14:textId="77777777" w:rsidR="009C31D2" w:rsidRPr="002B4A77" w:rsidRDefault="009C3001" w:rsidP="009C31D2">
            <w:pPr>
              <w:pStyle w:val="WeekDays"/>
            </w:pPr>
            <w:sdt>
              <w:sdtPr>
                <w:id w:val="1361328383"/>
                <w:placeholder>
                  <w:docPart w:val="482B9FB994DD43C6BDAA735D32682C3D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Wednesday</w:t>
                </w:r>
              </w:sdtContent>
            </w:sdt>
          </w:p>
        </w:tc>
        <w:tc>
          <w:tcPr>
            <w:tcW w:w="1472" w:type="dxa"/>
            <w:shd w:val="clear" w:color="auto" w:fill="0387A8" w:themeFill="accent5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05C74D43" w14:textId="77777777" w:rsidR="009C31D2" w:rsidRPr="002B4A77" w:rsidRDefault="009C3001" w:rsidP="009C31D2">
            <w:pPr>
              <w:pStyle w:val="WeekDays"/>
            </w:pPr>
            <w:sdt>
              <w:sdtPr>
                <w:id w:val="376519463"/>
                <w:placeholder>
                  <w:docPart w:val="3F896AF96A864CCC90DF4CF53DE72836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Thursday</w:t>
                </w:r>
              </w:sdtContent>
            </w:sdt>
          </w:p>
        </w:tc>
        <w:tc>
          <w:tcPr>
            <w:tcW w:w="1471" w:type="dxa"/>
            <w:shd w:val="clear" w:color="auto" w:fill="0387A8" w:themeFill="accent5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49EBB23F" w14:textId="77777777" w:rsidR="009C31D2" w:rsidRPr="002B4A77" w:rsidRDefault="009C3001" w:rsidP="009C31D2">
            <w:pPr>
              <w:pStyle w:val="WeekDays"/>
            </w:pPr>
            <w:sdt>
              <w:sdtPr>
                <w:id w:val="59527139"/>
                <w:placeholder>
                  <w:docPart w:val="DB2D86E1DC834AA3B571E488891CA77F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Friday</w:t>
                </w:r>
              </w:sdtContent>
            </w:sdt>
          </w:p>
        </w:tc>
        <w:tc>
          <w:tcPr>
            <w:tcW w:w="1471" w:type="dxa"/>
            <w:shd w:val="clear" w:color="auto" w:fill="0387A8" w:themeFill="accent5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7221E97C" w14:textId="77777777" w:rsidR="009C31D2" w:rsidRPr="002B4A77" w:rsidRDefault="009C3001" w:rsidP="009C31D2">
            <w:pPr>
              <w:pStyle w:val="WeekDays"/>
            </w:pPr>
            <w:sdt>
              <w:sdtPr>
                <w:id w:val="-1623451787"/>
                <w:placeholder>
                  <w:docPart w:val="50E7BAD544084155AC991E8AC5DA897C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Saturday</w:t>
                </w:r>
              </w:sdtContent>
            </w:sdt>
          </w:p>
        </w:tc>
        <w:tc>
          <w:tcPr>
            <w:tcW w:w="1472" w:type="dxa"/>
            <w:shd w:val="clear" w:color="auto" w:fill="0387A8" w:themeFill="accent5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1A0728A5" w14:textId="77777777" w:rsidR="009C31D2" w:rsidRPr="002B4A77" w:rsidRDefault="009C3001" w:rsidP="009C31D2">
            <w:pPr>
              <w:pStyle w:val="WeekDays"/>
            </w:pPr>
            <w:sdt>
              <w:sdtPr>
                <w:id w:val="-912549013"/>
                <w:placeholder>
                  <w:docPart w:val="80C84D6D0EEC453781F6A96198310712"/>
                </w:placeholder>
                <w:temporary/>
                <w:showingPlcHdr/>
                <w15:appearance w15:val="hidden"/>
              </w:sdtPr>
              <w:sdtEndPr/>
              <w:sdtContent>
                <w:r w:rsidR="009C31D2">
                  <w:t>Sunday</w:t>
                </w:r>
              </w:sdtContent>
            </w:sdt>
          </w:p>
        </w:tc>
      </w:tr>
      <w:tr w:rsidR="002B4A77" w:rsidRPr="002B4A77" w14:paraId="3FC23AA5" w14:textId="77777777" w:rsidTr="00CA4D71">
        <w:trPr>
          <w:trHeight w:val="1440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9F54D2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985BF32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B04E93D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674773E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D0F5432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01DF7BA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8B57430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4371235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</w:tr>
      <w:tr w:rsidR="002B4A77" w:rsidRPr="002B4A77" w14:paraId="127B2DBA" w14:textId="77777777" w:rsidTr="00CA4D71">
        <w:trPr>
          <w:trHeight w:val="1440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50990C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40C1150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E010D7F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96F760A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4101A40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8CBE110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0861E84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44DA9E2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</w:tr>
      <w:tr w:rsidR="002B4A77" w:rsidRPr="002B4A77" w14:paraId="49D878D8" w14:textId="77777777" w:rsidTr="00CA4D71">
        <w:trPr>
          <w:trHeight w:val="1440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95FE42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747DA9C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A9A41B9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AD8591B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8DF472A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8B9CE61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B2F3AF4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DF562B3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</w:tr>
      <w:tr w:rsidR="002B4A77" w:rsidRPr="002B4A77" w14:paraId="653E4BC4" w14:textId="77777777" w:rsidTr="00CA4D71">
        <w:trPr>
          <w:trHeight w:val="1440"/>
        </w:trPr>
        <w:tc>
          <w:tcPr>
            <w:tcW w:w="4013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A0CE37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413BBFF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41FD8F7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4D33F77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73699DD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4B980C4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1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B8D8BA3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472" w:type="dxa"/>
            <w:shd w:val="clear" w:color="auto" w:fill="FFFFFF" w:themeFill="background1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032BB09" w14:textId="77777777" w:rsidR="002B4A77" w:rsidRPr="002B4A77" w:rsidRDefault="002B4A77" w:rsidP="002B4A77">
            <w:pPr>
              <w:spacing w:after="0"/>
              <w:rPr>
                <w:b/>
                <w:bCs/>
                <w:color w:val="FFFFFF" w:themeColor="background1"/>
              </w:rPr>
            </w:pPr>
          </w:p>
        </w:tc>
      </w:tr>
    </w:tbl>
    <w:p w14:paraId="21ED9604" w14:textId="77777777" w:rsidR="009C31D2" w:rsidRDefault="009C31D2" w:rsidP="009C31D2">
      <w:pPr>
        <w:spacing w:after="0"/>
        <w:rPr>
          <w:u w:val="single"/>
        </w:rPr>
      </w:pPr>
    </w:p>
    <w:tbl>
      <w:tblPr>
        <w:tblW w:w="5000" w:type="pct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705"/>
        <w:gridCol w:w="1610"/>
        <w:gridCol w:w="2803"/>
        <w:gridCol w:w="4190"/>
        <w:gridCol w:w="1229"/>
        <w:gridCol w:w="1610"/>
        <w:gridCol w:w="793"/>
        <w:gridCol w:w="1460"/>
      </w:tblGrid>
      <w:tr w:rsidR="009C31D2" w:rsidRPr="009C31D2" w14:paraId="6980F849" w14:textId="77777777" w:rsidTr="00CA4D71">
        <w:tc>
          <w:tcPr>
            <w:tcW w:w="0" w:type="auto"/>
            <w:vAlign w:val="center"/>
          </w:tcPr>
          <w:p w14:paraId="32A0DBF0" w14:textId="77777777" w:rsidR="009C31D2" w:rsidRPr="009C31D2" w:rsidRDefault="009C3001" w:rsidP="009C31D2">
            <w:pPr>
              <w:pStyle w:val="Title"/>
            </w:pPr>
            <w:sdt>
              <w:sdtPr>
                <w:id w:val="812912690"/>
                <w:placeholder>
                  <w:docPart w:val="28FDB2103CBA4D63B7C4897C535EBD50"/>
                </w:placeholder>
                <w:temporary/>
                <w:showingPlcHdr/>
                <w15:appearance w15:val="hidden"/>
              </w:sdtPr>
              <w:sdtEndPr/>
              <w:sdtContent>
                <w:r w:rsidR="009C31D2" w:rsidRPr="009C31D2">
                  <w:t>Goal:</w:t>
                </w:r>
              </w:sdtContent>
            </w:sdt>
          </w:p>
        </w:tc>
        <w:tc>
          <w:tcPr>
            <w:tcW w:w="0" w:type="auto"/>
            <w:vAlign w:val="center"/>
          </w:tcPr>
          <w:p w14:paraId="602260C6" w14:textId="77777777" w:rsidR="009C31D2" w:rsidRPr="009C31D2" w:rsidRDefault="009C31D2" w:rsidP="009C31D2">
            <w:pPr>
              <w:pStyle w:val="Title"/>
            </w:pPr>
            <w:r w:rsidRPr="009C31D2">
              <w:rPr>
                <w:noProof/>
              </w:rPr>
              <mc:AlternateContent>
                <mc:Choice Requires="wps">
                  <w:drawing>
                    <wp:inline distT="0" distB="0" distL="0" distR="0" wp14:anchorId="5E385B29" wp14:editId="330E2F88">
                      <wp:extent cx="791060" cy="579719"/>
                      <wp:effectExtent l="19050" t="38100" r="66675" b="49530"/>
                      <wp:docPr id="6" name="Rectangle 6" descr="Sketched Text Field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A33A532-5B1F-40AB-9EF5-1CB8F76CABE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1060" cy="579719"/>
                              </a:xfrm>
                              <a:custGeom>
                                <a:avLst/>
                                <a:gdLst>
                                  <a:gd name="connsiteX0" fmla="*/ 0 w 791060"/>
                                  <a:gd name="connsiteY0" fmla="*/ 0 h 579719"/>
                                  <a:gd name="connsiteX1" fmla="*/ 791060 w 791060"/>
                                  <a:gd name="connsiteY1" fmla="*/ 0 h 579719"/>
                                  <a:gd name="connsiteX2" fmla="*/ 791060 w 791060"/>
                                  <a:gd name="connsiteY2" fmla="*/ 579719 h 579719"/>
                                  <a:gd name="connsiteX3" fmla="*/ 0 w 791060"/>
                                  <a:gd name="connsiteY3" fmla="*/ 579719 h 579719"/>
                                  <a:gd name="connsiteX4" fmla="*/ 0 w 791060"/>
                                  <a:gd name="connsiteY4" fmla="*/ 0 h 5797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91060" h="579719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236724" y="-2279"/>
                                      <a:pt x="480843" y="-70852"/>
                                      <a:pt x="791060" y="0"/>
                                    </a:cubicBezTo>
                                    <a:cubicBezTo>
                                      <a:pt x="842540" y="77907"/>
                                      <a:pt x="839588" y="456057"/>
                                      <a:pt x="791060" y="579719"/>
                                    </a:cubicBezTo>
                                    <a:cubicBezTo>
                                      <a:pt x="555110" y="536682"/>
                                      <a:pt x="258335" y="511580"/>
                                      <a:pt x="0" y="579719"/>
                                    </a:cubicBezTo>
                                    <a:cubicBezTo>
                                      <a:pt x="47964" y="408064"/>
                                      <a:pt x="22341" y="105437"/>
                                      <a:pt x="0" y="0"/>
                                    </a:cubicBezTo>
                                    <a:close/>
                                  </a:path>
                                  <a:path w="791060" h="579719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274519" y="49260"/>
                                      <a:pt x="610692" y="3375"/>
                                      <a:pt x="791060" y="0"/>
                                    </a:cubicBezTo>
                                    <a:cubicBezTo>
                                      <a:pt x="811100" y="212579"/>
                                      <a:pt x="805183" y="395057"/>
                                      <a:pt x="791060" y="579719"/>
                                    </a:cubicBezTo>
                                    <a:cubicBezTo>
                                      <a:pt x="646030" y="636614"/>
                                      <a:pt x="358934" y="603686"/>
                                      <a:pt x="0" y="579719"/>
                                    </a:cubicBezTo>
                                    <a:cubicBezTo>
                                      <a:pt x="-6003" y="461069"/>
                                      <a:pt x="-46778" y="237788"/>
                                      <a:pt x="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sd="1219033472">
                                      <a:prstGeom prst="rect">
                                        <a:avLst/>
                                      </a:prstGeom>
                                      <ask:type>
                                        <ask:lineSketchCurved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5B3DB59" id="Rectangle 6" o:spid="_x0000_s1026" alt="Sketched Text Field" style="width:62.3pt;height:4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791060,579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" path="m,nfc236724,-2279,480843,-70852,791060,v51480,77907,48528,456057,,579719c555110,536682,258335,511580,,579719,47964,408064,22341,105437,,xem,nsc274519,49260,610692,3375,791060,v20040,212579,14123,395057,,579719c646030,636614,358934,603686,,579719,-6003,461069,-46778,237788,,xe" fillcolor="#f2f2f2 [3052]" strokecolor="#bfbfbf [2412]" strokeweight="1pt">
                      <v:stroke joinstyle="miter"/>
                      <v:path arrowok="t" o:extrusionok="f" o:connecttype="custom" o:connectlocs="0,0;791060,0;791060,579719;0,579719;0,0" o:connectangles="0,0,0,0,0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0" w:type="auto"/>
            <w:vAlign w:val="center"/>
          </w:tcPr>
          <w:p w14:paraId="21E77CEC" w14:textId="77777777" w:rsidR="009C31D2" w:rsidRPr="009C31D2" w:rsidRDefault="009C3001" w:rsidP="009C31D2">
            <w:pPr>
              <w:pStyle w:val="Title"/>
              <w:ind w:right="-180"/>
            </w:pPr>
            <w:sdt>
              <w:sdtPr>
                <w:id w:val="284390914"/>
                <w:placeholder>
                  <w:docPart w:val="2D44A27F97AD4CF29166E161BA3038AE"/>
                </w:placeholder>
                <w:temporary/>
                <w:showingPlcHdr/>
                <w15:appearance w15:val="hidden"/>
              </w:sdtPr>
              <w:sdtEndPr/>
              <w:sdtContent>
                <w:r w:rsidR="009C31D2" w:rsidRPr="009C31D2">
                  <w:t>Reward for Achieving Goal</w:t>
                </w:r>
              </w:sdtContent>
            </w:sdt>
          </w:p>
        </w:tc>
        <w:tc>
          <w:tcPr>
            <w:tcW w:w="0" w:type="auto"/>
            <w:vAlign w:val="center"/>
          </w:tcPr>
          <w:p w14:paraId="48B04047" w14:textId="77777777" w:rsidR="009C31D2" w:rsidRPr="009C31D2" w:rsidRDefault="009C31D2" w:rsidP="009C31D2">
            <w:pPr>
              <w:pStyle w:val="Title"/>
            </w:pPr>
            <w:r w:rsidRPr="009C31D2">
              <w:rPr>
                <w:noProof/>
              </w:rPr>
              <mc:AlternateContent>
                <mc:Choice Requires="wps">
                  <w:drawing>
                    <wp:inline distT="0" distB="0" distL="0" distR="0" wp14:anchorId="424233A5" wp14:editId="00C42679">
                      <wp:extent cx="2439109" cy="579719"/>
                      <wp:effectExtent l="19050" t="38100" r="56515" b="49530"/>
                      <wp:docPr id="8" name="Rectangle 8" descr="Sketched Text Field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017A05F-AAA7-4944-8304-7DF3758B963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9109" cy="579719"/>
                              </a:xfrm>
                              <a:custGeom>
                                <a:avLst/>
                                <a:gdLst>
                                  <a:gd name="connsiteX0" fmla="*/ 0 w 2439109"/>
                                  <a:gd name="connsiteY0" fmla="*/ 0 h 579719"/>
                                  <a:gd name="connsiteX1" fmla="*/ 2439109 w 2439109"/>
                                  <a:gd name="connsiteY1" fmla="*/ 0 h 579719"/>
                                  <a:gd name="connsiteX2" fmla="*/ 2439109 w 2439109"/>
                                  <a:gd name="connsiteY2" fmla="*/ 579719 h 579719"/>
                                  <a:gd name="connsiteX3" fmla="*/ 0 w 2439109"/>
                                  <a:gd name="connsiteY3" fmla="*/ 579719 h 579719"/>
                                  <a:gd name="connsiteX4" fmla="*/ 0 w 2439109"/>
                                  <a:gd name="connsiteY4" fmla="*/ 0 h 5797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439109" h="579719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610170" y="-49533"/>
                                      <a:pt x="1697515" y="-14809"/>
                                      <a:pt x="2439109" y="0"/>
                                    </a:cubicBezTo>
                                    <a:cubicBezTo>
                                      <a:pt x="2490589" y="77907"/>
                                      <a:pt x="2487637" y="456057"/>
                                      <a:pt x="2439109" y="579719"/>
                                    </a:cubicBezTo>
                                    <a:cubicBezTo>
                                      <a:pt x="2067192" y="531488"/>
                                      <a:pt x="555865" y="664174"/>
                                      <a:pt x="0" y="579719"/>
                                    </a:cubicBezTo>
                                    <a:cubicBezTo>
                                      <a:pt x="47964" y="408064"/>
                                      <a:pt x="22341" y="105437"/>
                                      <a:pt x="0" y="0"/>
                                    </a:cubicBezTo>
                                    <a:close/>
                                  </a:path>
                                  <a:path w="2439109" h="579719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071756" y="118645"/>
                                      <a:pt x="1987173" y="116012"/>
                                      <a:pt x="2439109" y="0"/>
                                    </a:cubicBezTo>
                                    <a:cubicBezTo>
                                      <a:pt x="2459149" y="212579"/>
                                      <a:pt x="2453232" y="395057"/>
                                      <a:pt x="2439109" y="579719"/>
                                    </a:cubicBezTo>
                                    <a:cubicBezTo>
                                      <a:pt x="1735586" y="714319"/>
                                      <a:pt x="526697" y="422523"/>
                                      <a:pt x="0" y="579719"/>
                                    </a:cubicBezTo>
                                    <a:cubicBezTo>
                                      <a:pt x="-6003" y="461069"/>
                                      <a:pt x="-46778" y="237788"/>
                                      <a:pt x="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sd="1219033472">
                                      <a:prstGeom prst="rect">
                                        <a:avLst/>
                                      </a:prstGeom>
                                      <ask:type>
                                        <ask:lineSketchCurved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F5055DA" id="Rectangle 8" o:spid="_x0000_s1026" alt="Sketched Text Field" style="width:192.05pt;height:4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439109,579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" path="m,nfc610170,-49533,1697515,-14809,2439109,v51480,77907,48528,456057,,579719c2067192,531488,555865,664174,,579719,47964,408064,22341,105437,,xem,nsc1071756,118645,1987173,116012,2439109,v20040,212579,14123,395057,,579719c1735586,714319,526697,422523,,579719,-6003,461069,-46778,237788,,xe" fillcolor="#f2f2f2 [3052]" strokecolor="#bfbfbf [2412]" strokeweight="1pt">
                      <v:stroke joinstyle="miter"/>
                      <v:path arrowok="t" o:extrusionok="f" o:connecttype="custom" o:connectlocs="0,0;2439109,0;2439109,579719;0,579719;0,0" o:connectangles="0,0,0,0,0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0" w:type="auto"/>
            <w:vAlign w:val="center"/>
          </w:tcPr>
          <w:p w14:paraId="2C9EB5C4" w14:textId="77777777" w:rsidR="009C31D2" w:rsidRPr="009C31D2" w:rsidRDefault="009C3001" w:rsidP="009C31D2">
            <w:pPr>
              <w:pStyle w:val="Title"/>
              <w:ind w:right="-146"/>
            </w:pPr>
            <w:sdt>
              <w:sdtPr>
                <w:id w:val="2079013725"/>
                <w:placeholder>
                  <w:docPart w:val="586E9A918C1B4A3BAF637C373DA9E72D"/>
                </w:placeholder>
                <w:temporary/>
                <w:showingPlcHdr/>
                <w15:appearance w15:val="hidden"/>
              </w:sdtPr>
              <w:sdtEndPr/>
              <w:sdtContent>
                <w:r w:rsidR="009C31D2" w:rsidRPr="009C31D2">
                  <w:t>Step Value</w:t>
                </w:r>
              </w:sdtContent>
            </w:sdt>
          </w:p>
        </w:tc>
        <w:tc>
          <w:tcPr>
            <w:tcW w:w="0" w:type="auto"/>
            <w:vAlign w:val="center"/>
          </w:tcPr>
          <w:p w14:paraId="5FAFEF1A" w14:textId="77777777" w:rsidR="009C31D2" w:rsidRPr="009C31D2" w:rsidRDefault="009C31D2" w:rsidP="009C31D2">
            <w:pPr>
              <w:pStyle w:val="Title"/>
            </w:pPr>
            <w:r w:rsidRPr="009C31D2">
              <w:rPr>
                <w:noProof/>
              </w:rPr>
              <mc:AlternateContent>
                <mc:Choice Requires="wps">
                  <w:drawing>
                    <wp:inline distT="0" distB="0" distL="0" distR="0" wp14:anchorId="0004A828" wp14:editId="4DB3C2D9">
                      <wp:extent cx="790575" cy="579120"/>
                      <wp:effectExtent l="19050" t="38100" r="66675" b="49530"/>
                      <wp:docPr id="10" name="Rectangle 10" descr="Sketched Text Field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4B8DA98-4EBA-4156-808A-816B7A58D35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579120"/>
                              </a:xfrm>
                              <a:custGeom>
                                <a:avLst/>
                                <a:gdLst>
                                  <a:gd name="connsiteX0" fmla="*/ 0 w 790575"/>
                                  <a:gd name="connsiteY0" fmla="*/ 0 h 579120"/>
                                  <a:gd name="connsiteX1" fmla="*/ 790575 w 790575"/>
                                  <a:gd name="connsiteY1" fmla="*/ 0 h 579120"/>
                                  <a:gd name="connsiteX2" fmla="*/ 790575 w 790575"/>
                                  <a:gd name="connsiteY2" fmla="*/ 579120 h 579120"/>
                                  <a:gd name="connsiteX3" fmla="*/ 0 w 790575"/>
                                  <a:gd name="connsiteY3" fmla="*/ 579120 h 579120"/>
                                  <a:gd name="connsiteX4" fmla="*/ 0 w 790575"/>
                                  <a:gd name="connsiteY4" fmla="*/ 0 h 5791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90575" h="57912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280271" y="-41456"/>
                                      <a:pt x="613037" y="16437"/>
                                      <a:pt x="790575" y="0"/>
                                    </a:cubicBezTo>
                                    <a:cubicBezTo>
                                      <a:pt x="763527" y="210113"/>
                                      <a:pt x="809994" y="294772"/>
                                      <a:pt x="790575" y="579120"/>
                                    </a:cubicBezTo>
                                    <a:cubicBezTo>
                                      <a:pt x="398171" y="513254"/>
                                      <a:pt x="270531" y="558281"/>
                                      <a:pt x="0" y="579120"/>
                                    </a:cubicBezTo>
                                    <a:cubicBezTo>
                                      <a:pt x="-28075" y="483541"/>
                                      <a:pt x="-13141" y="63440"/>
                                      <a:pt x="0" y="0"/>
                                    </a:cubicBezTo>
                                    <a:close/>
                                  </a:path>
                                  <a:path w="790575" h="57912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252926" y="-39595"/>
                                      <a:pt x="568319" y="-542"/>
                                      <a:pt x="790575" y="0"/>
                                    </a:cubicBezTo>
                                    <a:cubicBezTo>
                                      <a:pt x="748487" y="188131"/>
                                      <a:pt x="824972" y="458870"/>
                                      <a:pt x="790575" y="579120"/>
                                    </a:cubicBezTo>
                                    <a:cubicBezTo>
                                      <a:pt x="612852" y="551318"/>
                                      <a:pt x="174652" y="564650"/>
                                      <a:pt x="0" y="579120"/>
                                    </a:cubicBezTo>
                                    <a:cubicBezTo>
                                      <a:pt x="5049" y="367060"/>
                                      <a:pt x="-33798" y="140053"/>
                                      <a:pt x="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sd="1219033472">
                                      <a:prstGeom prst="rect">
                                        <a:avLst/>
                                      </a:prstGeom>
                                      <ask:type>
                                        <ask:lineSketchCurved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959635E" id="Rectangle 10" o:spid="_x0000_s1026" alt="Sketched Text Field" style="width:62.25pt;height:4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790575,579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" path="m,nfc280271,-41456,613037,16437,790575,v-27048,210113,19419,294772,,579120c398171,513254,270531,558281,,579120,-28075,483541,-13141,63440,,xem,nsc252926,-39595,568319,-542,790575,v-42088,188131,34397,458870,,579120c612852,551318,174652,564650,,579120,5049,367060,-33798,140053,,xe" fillcolor="#f2f2f2 [3052]" strokecolor="#bfbfbf [2412]" strokeweight="1pt">
                      <v:stroke joinstyle="miter"/>
                      <v:path arrowok="t" o:extrusionok="f" o:connecttype="custom" o:connectlocs="0,0;790575,0;790575,579120;0,579120;0,0" o:connectangles="0,0,0,0,0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0" w:type="auto"/>
            <w:vAlign w:val="center"/>
          </w:tcPr>
          <w:p w14:paraId="7B749C8C" w14:textId="77777777" w:rsidR="009C31D2" w:rsidRPr="009C31D2" w:rsidRDefault="009C3001" w:rsidP="009C31D2">
            <w:pPr>
              <w:pStyle w:val="Title"/>
              <w:ind w:left="-72"/>
            </w:pPr>
            <w:sdt>
              <w:sdtPr>
                <w:id w:val="-1144579115"/>
                <w:placeholder>
                  <w:docPart w:val="E8C681E4108D49C3B1B7F7219A524E00"/>
                </w:placeholder>
                <w:temporary/>
                <w:showingPlcHdr/>
                <w15:appearance w15:val="hidden"/>
              </w:sdtPr>
              <w:sdtEndPr/>
              <w:sdtContent>
                <w:r w:rsidR="005921BA" w:rsidRPr="009C31D2">
                  <w:t>T</w:t>
                </w:r>
                <w:r w:rsidR="009C31D2" w:rsidRPr="009C31D2">
                  <w:t>otal</w:t>
                </w:r>
              </w:sdtContent>
            </w:sdt>
          </w:p>
        </w:tc>
        <w:tc>
          <w:tcPr>
            <w:tcW w:w="0" w:type="auto"/>
            <w:vAlign w:val="center"/>
          </w:tcPr>
          <w:p w14:paraId="43A69A79" w14:textId="77777777" w:rsidR="009C31D2" w:rsidRPr="009C31D2" w:rsidRDefault="009C31D2" w:rsidP="009C31D2">
            <w:pPr>
              <w:pStyle w:val="Title"/>
            </w:pPr>
            <w:r w:rsidRPr="009C31D2">
              <w:rPr>
                <w:noProof/>
              </w:rPr>
              <mc:AlternateContent>
                <mc:Choice Requires="wps">
                  <w:drawing>
                    <wp:inline distT="0" distB="0" distL="0" distR="0" wp14:anchorId="0446ECA4" wp14:editId="2FF1090D">
                      <wp:extent cx="702945" cy="579120"/>
                      <wp:effectExtent l="19050" t="19050" r="59055" b="30480"/>
                      <wp:docPr id="12" name="Rectangle 12" descr="Sketched Text Field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9BB9055-CDCF-457B-94C6-DC495655E51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2945" cy="579120"/>
                              </a:xfrm>
                              <a:custGeom>
                                <a:avLst/>
                                <a:gdLst>
                                  <a:gd name="connsiteX0" fmla="*/ 0 w 702945"/>
                                  <a:gd name="connsiteY0" fmla="*/ 0 h 579120"/>
                                  <a:gd name="connsiteX1" fmla="*/ 702945 w 702945"/>
                                  <a:gd name="connsiteY1" fmla="*/ 0 h 579120"/>
                                  <a:gd name="connsiteX2" fmla="*/ 702945 w 702945"/>
                                  <a:gd name="connsiteY2" fmla="*/ 579120 h 579120"/>
                                  <a:gd name="connsiteX3" fmla="*/ 0 w 702945"/>
                                  <a:gd name="connsiteY3" fmla="*/ 579120 h 579120"/>
                                  <a:gd name="connsiteX4" fmla="*/ 0 w 702945"/>
                                  <a:gd name="connsiteY4" fmla="*/ 0 h 5791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02945" h="57912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75213" y="47355"/>
                                      <a:pt x="590015" y="-34998"/>
                                      <a:pt x="702945" y="0"/>
                                    </a:cubicBezTo>
                                    <a:cubicBezTo>
                                      <a:pt x="675897" y="210113"/>
                                      <a:pt x="722364" y="294772"/>
                                      <a:pt x="702945" y="579120"/>
                                    </a:cubicBezTo>
                                    <a:cubicBezTo>
                                      <a:pt x="541402" y="564003"/>
                                      <a:pt x="320841" y="630290"/>
                                      <a:pt x="0" y="579120"/>
                                    </a:cubicBezTo>
                                    <a:cubicBezTo>
                                      <a:pt x="-28075" y="483541"/>
                                      <a:pt x="-13141" y="63440"/>
                                      <a:pt x="0" y="0"/>
                                    </a:cubicBezTo>
                                    <a:close/>
                                  </a:path>
                                  <a:path w="702945" h="57912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99193" y="-27936"/>
                                      <a:pt x="500299" y="-37232"/>
                                      <a:pt x="702945" y="0"/>
                                    </a:cubicBezTo>
                                    <a:cubicBezTo>
                                      <a:pt x="660857" y="188131"/>
                                      <a:pt x="737342" y="458870"/>
                                      <a:pt x="702945" y="579120"/>
                                    </a:cubicBezTo>
                                    <a:cubicBezTo>
                                      <a:pt x="434235" y="561605"/>
                                      <a:pt x="346298" y="538932"/>
                                      <a:pt x="0" y="579120"/>
                                    </a:cubicBezTo>
                                    <a:cubicBezTo>
                                      <a:pt x="5049" y="367060"/>
                                      <a:pt x="-33798" y="140053"/>
                                      <a:pt x="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extLst>
                                  <a:ext uri="{C807C97D-BFC1-408E-A445-0C87EB9F89A2}">
                                    <ask:lineSketchStyleProps xmlns:ask="http://schemas.microsoft.com/office/drawing/2018/sketchyshapes" sd="1219033472">
                                      <a:prstGeom prst="rect">
                                        <a:avLst/>
                                      </a:prstGeom>
                                      <ask:type>
                                        <ask:lineSketchCurved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D76320A" id="Rectangle 12" o:spid="_x0000_s1026" alt="Sketched Text Field" style="width:55.35pt;height:4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702945,579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" path="m,nfc175213,47355,590015,-34998,702945,v-27048,210113,19419,294772,,579120c541402,564003,320841,630290,,579120,-28075,483541,-13141,63440,,xem,nsc99193,-27936,500299,-37232,702945,v-42088,188131,34397,458870,,579120c434235,561605,346298,538932,,579120,5049,367060,-33798,140053,,xe" fillcolor="#f2f2f2 [3052]" strokecolor="#bfbfbf [2412]" strokeweight="1pt">
                      <v:stroke joinstyle="miter"/>
                      <v:path arrowok="t" o:extrusionok="f" o:connecttype="custom" o:connectlocs="0,0;702945,0;702945,579120;0,579120;0,0" o:connectangles="0,0,0,0,0"/>
                      <w10:anchorlock/>
                    </v:shape>
                  </w:pict>
                </mc:Fallback>
              </mc:AlternateContent>
            </w:r>
          </w:p>
        </w:tc>
      </w:tr>
    </w:tbl>
    <w:p w14:paraId="13C1EAAE" w14:textId="77777777" w:rsidR="002F632D" w:rsidRPr="009C31D2" w:rsidRDefault="002F632D" w:rsidP="00541E03">
      <w:pPr>
        <w:tabs>
          <w:tab w:val="right" w:pos="14400"/>
        </w:tabs>
      </w:pPr>
    </w:p>
    <w:sectPr w:rsidR="002F632D" w:rsidRPr="009C31D2" w:rsidSect="002B4A77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A3E3D" w14:textId="77777777" w:rsidR="009C3001" w:rsidRDefault="009C3001" w:rsidP="009109E1">
      <w:pPr>
        <w:spacing w:after="0" w:line="240" w:lineRule="auto"/>
      </w:pPr>
      <w:r>
        <w:separator/>
      </w:r>
    </w:p>
  </w:endnote>
  <w:endnote w:type="continuationSeparator" w:id="0">
    <w:p w14:paraId="16126864" w14:textId="77777777" w:rsidR="009C3001" w:rsidRDefault="009C3001" w:rsidP="0091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e Hand">
    <w:charset w:val="00"/>
    <w:family w:val="script"/>
    <w:pitch w:val="variable"/>
    <w:sig w:usb0="8000002F" w:usb1="0000000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 Serif Hand">
    <w:charset w:val="00"/>
    <w:family w:val="script"/>
    <w:pitch w:val="variable"/>
    <w:sig w:usb0="8000002F" w:usb1="0000000A" w:usb2="00000000" w:usb3="00000000" w:csb0="00000001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07289" w14:textId="77777777" w:rsidR="009C3001" w:rsidRDefault="009C3001" w:rsidP="009109E1">
      <w:pPr>
        <w:spacing w:after="0" w:line="240" w:lineRule="auto"/>
      </w:pPr>
      <w:r>
        <w:separator/>
      </w:r>
    </w:p>
  </w:footnote>
  <w:footnote w:type="continuationSeparator" w:id="0">
    <w:p w14:paraId="6D06ABE9" w14:textId="77777777" w:rsidR="009C3001" w:rsidRDefault="009C3001" w:rsidP="009109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attachedTemplate r:id="rId1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2tDQ1MLEwNjEysTBT0lEKTi0uzszPAykwqQUA0dSXXSwAAAA="/>
  </w:docVars>
  <w:rsids>
    <w:rsidRoot w:val="008F77F9"/>
    <w:rsid w:val="00103FE4"/>
    <w:rsid w:val="0023353A"/>
    <w:rsid w:val="002A4CC7"/>
    <w:rsid w:val="002B4A77"/>
    <w:rsid w:val="002F632D"/>
    <w:rsid w:val="00307C7D"/>
    <w:rsid w:val="00315C90"/>
    <w:rsid w:val="003C2B31"/>
    <w:rsid w:val="004830C0"/>
    <w:rsid w:val="00541E03"/>
    <w:rsid w:val="005921BA"/>
    <w:rsid w:val="005A20B8"/>
    <w:rsid w:val="005A7660"/>
    <w:rsid w:val="005B2350"/>
    <w:rsid w:val="006D16B9"/>
    <w:rsid w:val="00746B7F"/>
    <w:rsid w:val="007838FF"/>
    <w:rsid w:val="008249DE"/>
    <w:rsid w:val="008A6C17"/>
    <w:rsid w:val="008F77F9"/>
    <w:rsid w:val="0090310F"/>
    <w:rsid w:val="009109E1"/>
    <w:rsid w:val="009C3001"/>
    <w:rsid w:val="009C31D2"/>
    <w:rsid w:val="009C375C"/>
    <w:rsid w:val="00A33747"/>
    <w:rsid w:val="00AA16D0"/>
    <w:rsid w:val="00AD3573"/>
    <w:rsid w:val="00B724D5"/>
    <w:rsid w:val="00CA4D71"/>
    <w:rsid w:val="00CD28E8"/>
    <w:rsid w:val="00D042F1"/>
    <w:rsid w:val="00D57FAD"/>
    <w:rsid w:val="00D765C9"/>
    <w:rsid w:val="00D93B60"/>
    <w:rsid w:val="00D93D19"/>
    <w:rsid w:val="00DB0DDE"/>
    <w:rsid w:val="00DF397E"/>
    <w:rsid w:val="00E01A54"/>
    <w:rsid w:val="00E07C49"/>
    <w:rsid w:val="00E7687C"/>
    <w:rsid w:val="00F534F2"/>
    <w:rsid w:val="00FB5D99"/>
    <w:rsid w:val="00FF2EFB"/>
    <w:rsid w:val="00FF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2248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7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10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3747"/>
  </w:style>
  <w:style w:type="paragraph" w:styleId="Footer">
    <w:name w:val="footer"/>
    <w:basedOn w:val="Normal"/>
    <w:link w:val="FooterChar"/>
    <w:uiPriority w:val="99"/>
    <w:semiHidden/>
    <w:rsid w:val="00910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3747"/>
  </w:style>
  <w:style w:type="character" w:styleId="PlaceholderText">
    <w:name w:val="Placeholder Text"/>
    <w:basedOn w:val="DefaultParagraphFont"/>
    <w:uiPriority w:val="99"/>
    <w:semiHidden/>
    <w:rsid w:val="009C31D2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C31D2"/>
    <w:pPr>
      <w:spacing w:after="0"/>
    </w:pPr>
    <w:rPr>
      <w:rFonts w:ascii="The Serif Hand" w:hAnsi="The Serif Hand"/>
      <w:b/>
      <w:bCs/>
      <w:color w:val="000000" w:themeColor="text1"/>
      <w:kern w:val="24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C31D2"/>
    <w:rPr>
      <w:rFonts w:ascii="The Serif Hand" w:hAnsi="The Serif Hand"/>
      <w:b/>
      <w:bCs/>
      <w:color w:val="000000" w:themeColor="text1"/>
      <w:kern w:val="24"/>
      <w:sz w:val="36"/>
      <w:szCs w:val="36"/>
    </w:rPr>
  </w:style>
  <w:style w:type="paragraph" w:customStyle="1" w:styleId="WeekDays">
    <w:name w:val="Week Days"/>
    <w:basedOn w:val="Normal"/>
    <w:qFormat/>
    <w:rsid w:val="009C31D2"/>
    <w:pPr>
      <w:spacing w:after="0" w:line="240" w:lineRule="auto"/>
      <w:jc w:val="center"/>
    </w:pPr>
    <w:rPr>
      <w:b/>
      <w:bCs/>
      <w:color w:val="FFFFFF" w:themeColor="background1"/>
      <w:sz w:val="36"/>
      <w:szCs w:val="36"/>
    </w:rPr>
  </w:style>
  <w:style w:type="paragraph" w:customStyle="1" w:styleId="TaskTitle">
    <w:name w:val="Task Title"/>
    <w:basedOn w:val="Normal"/>
    <w:qFormat/>
    <w:rsid w:val="009C31D2"/>
    <w:pPr>
      <w:spacing w:after="0" w:line="240" w:lineRule="auto"/>
    </w:pPr>
    <w:rPr>
      <w:b/>
      <w:bCs/>
      <w:color w:val="FFFFFF" w:themeColor="background1"/>
      <w:sz w:val="36"/>
      <w:szCs w:val="36"/>
    </w:rPr>
  </w:style>
  <w:style w:type="table" w:styleId="TableGrid">
    <w:name w:val="Table Grid"/>
    <w:basedOn w:val="TableNormal"/>
    <w:uiPriority w:val="39"/>
    <w:rsid w:val="009C3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Task%20and%20goal%20reward%20cha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F04B6FA077845BB821BC3C7724865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66896-F7CD-4A90-9184-34C23E89EB23}"/>
      </w:docPartPr>
      <w:docPartBody>
        <w:p w:rsidR="00000000" w:rsidRDefault="003A14D7">
          <w:pPr>
            <w:pStyle w:val="EF04B6FA077845BB821BC3C772486558"/>
          </w:pPr>
          <w:r>
            <w:t>Tasks</w:t>
          </w:r>
        </w:p>
      </w:docPartBody>
    </w:docPart>
    <w:docPart>
      <w:docPartPr>
        <w:name w:val="22AE552652DC4174A350AA6D93F7ED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7F922-88E2-41F2-8772-DF90BC08C4C8}"/>
      </w:docPartPr>
      <w:docPartBody>
        <w:p w:rsidR="00000000" w:rsidRDefault="003A14D7">
          <w:pPr>
            <w:pStyle w:val="22AE552652DC4174A350AA6D93F7EDCA"/>
          </w:pPr>
          <w:r>
            <w:t>Monday</w:t>
          </w:r>
        </w:p>
      </w:docPartBody>
    </w:docPart>
    <w:docPart>
      <w:docPartPr>
        <w:name w:val="59F8796278F94120AE061C53C3192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FB799-77C9-45F7-999D-FEBA4980E75E}"/>
      </w:docPartPr>
      <w:docPartBody>
        <w:p w:rsidR="00000000" w:rsidRDefault="003A14D7">
          <w:pPr>
            <w:pStyle w:val="59F8796278F94120AE061C53C3192446"/>
          </w:pPr>
          <w:r>
            <w:t>Tuesday</w:t>
          </w:r>
        </w:p>
      </w:docPartBody>
    </w:docPart>
    <w:docPart>
      <w:docPartPr>
        <w:name w:val="482B9FB994DD43C6BDAA735D32682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06AD7-EEBE-45F6-BED2-E54149F6AB72}"/>
      </w:docPartPr>
      <w:docPartBody>
        <w:p w:rsidR="00000000" w:rsidRDefault="003A14D7">
          <w:pPr>
            <w:pStyle w:val="482B9FB994DD43C6BDAA735D32682C3D"/>
          </w:pPr>
          <w:r>
            <w:t>Wednesday</w:t>
          </w:r>
        </w:p>
      </w:docPartBody>
    </w:docPart>
    <w:docPart>
      <w:docPartPr>
        <w:name w:val="3F896AF96A864CCC90DF4CF53DE72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FB244-8707-46B1-921B-B62BBB925A81}"/>
      </w:docPartPr>
      <w:docPartBody>
        <w:p w:rsidR="00000000" w:rsidRDefault="003A14D7">
          <w:pPr>
            <w:pStyle w:val="3F896AF96A864CCC90DF4CF53DE72836"/>
          </w:pPr>
          <w:r>
            <w:t>Thursday</w:t>
          </w:r>
        </w:p>
      </w:docPartBody>
    </w:docPart>
    <w:docPart>
      <w:docPartPr>
        <w:name w:val="DB2D86E1DC834AA3B571E488891CA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9FB20-D9F9-40DB-A865-F9D92BD7CF33}"/>
      </w:docPartPr>
      <w:docPartBody>
        <w:p w:rsidR="00000000" w:rsidRDefault="003A14D7">
          <w:pPr>
            <w:pStyle w:val="DB2D86E1DC834AA3B571E488891CA77F"/>
          </w:pPr>
          <w:r>
            <w:t>Friday</w:t>
          </w:r>
        </w:p>
      </w:docPartBody>
    </w:docPart>
    <w:docPart>
      <w:docPartPr>
        <w:name w:val="50E7BAD544084155AC991E8AC5DA8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A76E4-E960-4021-93EE-8B8FB4ECB05A}"/>
      </w:docPartPr>
      <w:docPartBody>
        <w:p w:rsidR="00000000" w:rsidRDefault="003A14D7">
          <w:pPr>
            <w:pStyle w:val="50E7BAD544084155AC991E8AC5DA897C"/>
          </w:pPr>
          <w:r>
            <w:t>Saturday</w:t>
          </w:r>
        </w:p>
      </w:docPartBody>
    </w:docPart>
    <w:docPart>
      <w:docPartPr>
        <w:name w:val="80C84D6D0EEC453781F6A96198310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50D1A-5349-4229-8C77-698F1DA6DEB6}"/>
      </w:docPartPr>
      <w:docPartBody>
        <w:p w:rsidR="00000000" w:rsidRDefault="003A14D7">
          <w:pPr>
            <w:pStyle w:val="80C84D6D0EEC453781F6A96198310712"/>
          </w:pPr>
          <w:r>
            <w:t>Sunday</w:t>
          </w:r>
        </w:p>
      </w:docPartBody>
    </w:docPart>
    <w:docPart>
      <w:docPartPr>
        <w:name w:val="28FDB2103CBA4D63B7C4897C535EB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2802C-492F-413D-9AEF-8465FC9FA716}"/>
      </w:docPartPr>
      <w:docPartBody>
        <w:p w:rsidR="00000000" w:rsidRDefault="003A14D7">
          <w:pPr>
            <w:pStyle w:val="28FDB2103CBA4D63B7C4897C535EBD50"/>
          </w:pPr>
          <w:r w:rsidRPr="009C31D2">
            <w:t>Goal:</w:t>
          </w:r>
        </w:p>
      </w:docPartBody>
    </w:docPart>
    <w:docPart>
      <w:docPartPr>
        <w:name w:val="2D44A27F97AD4CF29166E161BA303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3F6BA-20B7-4A85-8CEA-43DD3DDE9C72}"/>
      </w:docPartPr>
      <w:docPartBody>
        <w:p w:rsidR="00000000" w:rsidRDefault="003A14D7">
          <w:pPr>
            <w:pStyle w:val="2D44A27F97AD4CF29166E161BA3038AE"/>
          </w:pPr>
          <w:r w:rsidRPr="009C31D2">
            <w:t>Reward for Achieving Goal</w:t>
          </w:r>
        </w:p>
      </w:docPartBody>
    </w:docPart>
    <w:docPart>
      <w:docPartPr>
        <w:name w:val="586E9A918C1B4A3BAF637C373DA9E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15101-AC7D-4843-8DF0-8584ED4DBF68}"/>
      </w:docPartPr>
      <w:docPartBody>
        <w:p w:rsidR="00000000" w:rsidRDefault="003A14D7">
          <w:pPr>
            <w:pStyle w:val="586E9A918C1B4A3BAF637C373DA9E72D"/>
          </w:pPr>
          <w:r w:rsidRPr="009C31D2">
            <w:t>Step Value</w:t>
          </w:r>
        </w:p>
      </w:docPartBody>
    </w:docPart>
    <w:docPart>
      <w:docPartPr>
        <w:name w:val="E8C681E4108D49C3B1B7F7219A524E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EAF16-88EC-47CE-9550-578A4CB5FB61}"/>
      </w:docPartPr>
      <w:docPartBody>
        <w:p w:rsidR="00000000" w:rsidRDefault="003A14D7">
          <w:pPr>
            <w:pStyle w:val="E8C681E4108D49C3B1B7F7219A524E00"/>
          </w:pPr>
          <w:r w:rsidRPr="009C31D2">
            <w:t>T</w:t>
          </w:r>
          <w:r w:rsidRPr="009C31D2">
            <w:t>otal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e Hand">
    <w:charset w:val="00"/>
    <w:family w:val="script"/>
    <w:pitch w:val="variable"/>
    <w:sig w:usb0="8000002F" w:usb1="0000000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 Serif Hand">
    <w:charset w:val="00"/>
    <w:family w:val="script"/>
    <w:pitch w:val="variable"/>
    <w:sig w:usb0="8000002F" w:usb1="0000000A" w:usb2="00000000" w:usb3="00000000" w:csb0="00000001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359"/>
    <w:rsid w:val="003A14D7"/>
    <w:rsid w:val="00BC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</w:pPr>
    <w:rPr>
      <w:rFonts w:ascii="The Serif Hand" w:eastAsiaTheme="minorHAnsi" w:hAnsi="The Serif Hand"/>
      <w:b/>
      <w:bCs/>
      <w:color w:val="000000" w:themeColor="text1"/>
      <w:kern w:val="24"/>
      <w:sz w:val="36"/>
      <w:szCs w:val="3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The Serif Hand" w:eastAsiaTheme="minorHAnsi" w:hAnsi="The Serif Hand"/>
      <w:b/>
      <w:bCs/>
      <w:color w:val="000000" w:themeColor="text1"/>
      <w:kern w:val="24"/>
      <w:sz w:val="36"/>
      <w:szCs w:val="36"/>
      <w:lang w:val="en-US" w:eastAsia="en-US"/>
    </w:rPr>
  </w:style>
  <w:style w:type="paragraph" w:customStyle="1" w:styleId="6DE7CFA3306C4A8CA94FB7C702BC2DFF">
    <w:name w:val="6DE7CFA3306C4A8CA94FB7C702BC2DFF"/>
  </w:style>
  <w:style w:type="paragraph" w:customStyle="1" w:styleId="EF04B6FA077845BB821BC3C772486558">
    <w:name w:val="EF04B6FA077845BB821BC3C772486558"/>
  </w:style>
  <w:style w:type="paragraph" w:customStyle="1" w:styleId="22AE552652DC4174A350AA6D93F7EDCA">
    <w:name w:val="22AE552652DC4174A350AA6D93F7EDCA"/>
  </w:style>
  <w:style w:type="paragraph" w:customStyle="1" w:styleId="59F8796278F94120AE061C53C3192446">
    <w:name w:val="59F8796278F94120AE061C53C3192446"/>
  </w:style>
  <w:style w:type="paragraph" w:customStyle="1" w:styleId="482B9FB994DD43C6BDAA735D32682C3D">
    <w:name w:val="482B9FB994DD43C6BDAA735D32682C3D"/>
  </w:style>
  <w:style w:type="paragraph" w:customStyle="1" w:styleId="3F896AF96A864CCC90DF4CF53DE72836">
    <w:name w:val="3F896AF96A864CCC90DF4CF53DE72836"/>
  </w:style>
  <w:style w:type="paragraph" w:customStyle="1" w:styleId="DB2D86E1DC834AA3B571E488891CA77F">
    <w:name w:val="DB2D86E1DC834AA3B571E488891CA77F"/>
  </w:style>
  <w:style w:type="paragraph" w:customStyle="1" w:styleId="50E7BAD544084155AC991E8AC5DA897C">
    <w:name w:val="50E7BAD544084155AC991E8AC5DA897C"/>
  </w:style>
  <w:style w:type="paragraph" w:customStyle="1" w:styleId="80C84D6D0EEC453781F6A96198310712">
    <w:name w:val="80C84D6D0EEC453781F6A96198310712"/>
  </w:style>
  <w:style w:type="paragraph" w:customStyle="1" w:styleId="28FDB2103CBA4D63B7C4897C535EBD50">
    <w:name w:val="28FDB2103CBA4D63B7C4897C535EBD50"/>
  </w:style>
  <w:style w:type="paragraph" w:customStyle="1" w:styleId="2D44A27F97AD4CF29166E161BA3038AE">
    <w:name w:val="2D44A27F97AD4CF29166E161BA3038AE"/>
  </w:style>
  <w:style w:type="paragraph" w:customStyle="1" w:styleId="586E9A918C1B4A3BAF637C373DA9E72D">
    <w:name w:val="586E9A918C1B4A3BAF637C373DA9E72D"/>
  </w:style>
  <w:style w:type="paragraph" w:customStyle="1" w:styleId="E8C681E4108D49C3B1B7F7219A524E00">
    <w:name w:val="E8C681E4108D49C3B1B7F7219A524E00"/>
  </w:style>
  <w:style w:type="paragraph" w:customStyle="1" w:styleId="5F7DBC29E9FA4D6A8EF6D5C52E027247">
    <w:name w:val="5F7DBC29E9FA4D6A8EF6D5C52E027247"/>
  </w:style>
  <w:style w:type="paragraph" w:customStyle="1" w:styleId="5A85EEAE8943480FBEF8F791D07C3604">
    <w:name w:val="5A85EEAE8943480FBEF8F791D07C3604"/>
  </w:style>
  <w:style w:type="paragraph" w:customStyle="1" w:styleId="B6203C6AC7E643DD8B37F9398D814A83">
    <w:name w:val="B6203C6AC7E643DD8B37F9398D814A83"/>
  </w:style>
  <w:style w:type="paragraph" w:customStyle="1" w:styleId="575D2399A8764793A22F055000704B87">
    <w:name w:val="575D2399A8764793A22F055000704B87"/>
  </w:style>
  <w:style w:type="paragraph" w:customStyle="1" w:styleId="7761912AF05441A2BC6A6C3D8ADBF6B8">
    <w:name w:val="7761912AF05441A2BC6A6C3D8ADBF6B8"/>
  </w:style>
  <w:style w:type="paragraph" w:customStyle="1" w:styleId="B739EDCD3C304DC1B1134E1ED1A3BE12">
    <w:name w:val="B739EDCD3C304DC1B1134E1ED1A3BE12"/>
  </w:style>
  <w:style w:type="paragraph" w:customStyle="1" w:styleId="02CFEDD013E0435F82E1492DDE873088">
    <w:name w:val="02CFEDD013E0435F82E1492DDE873088"/>
  </w:style>
  <w:style w:type="paragraph" w:customStyle="1" w:styleId="AA14C2595C72455192178CCC13E1885D">
    <w:name w:val="AA14C2595C72455192178CCC13E1885D"/>
  </w:style>
  <w:style w:type="paragraph" w:customStyle="1" w:styleId="73520FFF82AB457EAB88B8D608C3E16C">
    <w:name w:val="73520FFF82AB457EAB88B8D608C3E16C"/>
  </w:style>
  <w:style w:type="paragraph" w:customStyle="1" w:styleId="0785E54DB2A04CABAC58B294B98D8932">
    <w:name w:val="0785E54DB2A04CABAC58B294B98D8932"/>
  </w:style>
  <w:style w:type="paragraph" w:customStyle="1" w:styleId="2AE116980D3A492E882C8172BA8E160E">
    <w:name w:val="2AE116980D3A492E882C8172BA8E160E"/>
  </w:style>
  <w:style w:type="paragraph" w:customStyle="1" w:styleId="47053FFA4EBE436AB5BA7EEE2C569D0F">
    <w:name w:val="47053FFA4EBE436AB5BA7EEE2C569D0F"/>
  </w:style>
  <w:style w:type="paragraph" w:customStyle="1" w:styleId="5E54D9B5883F4416B6EBDE28622ED21C">
    <w:name w:val="5E54D9B5883F4416B6EBDE28622ED21C"/>
  </w:style>
  <w:style w:type="paragraph" w:customStyle="1" w:styleId="23DF48399DEA45FC84C21B92AE2586E5">
    <w:name w:val="23DF48399DEA45FC84C21B92AE2586E5"/>
    <w:rsid w:val="00BC3359"/>
  </w:style>
  <w:style w:type="paragraph" w:customStyle="1" w:styleId="E3099D6099584DAB95FB82ABA002FB12">
    <w:name w:val="E3099D6099584DAB95FB82ABA002FB12"/>
    <w:rsid w:val="00BC3359"/>
  </w:style>
  <w:style w:type="paragraph" w:customStyle="1" w:styleId="F36A5A38CA4D4765BFD5198602642EDF">
    <w:name w:val="F36A5A38CA4D4765BFD5198602642EDF"/>
    <w:rsid w:val="00BC3359"/>
  </w:style>
  <w:style w:type="paragraph" w:customStyle="1" w:styleId="399BD4D7C01F4C339FD4B1948D8756B2">
    <w:name w:val="399BD4D7C01F4C339FD4B1948D8756B2"/>
    <w:rsid w:val="00BC33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Reward Chart">
  <a:themeElements>
    <a:clrScheme name="GreetingCards_ThankYo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B1A5E"/>
      </a:accent1>
      <a:accent2>
        <a:srgbClr val="8E0334"/>
      </a:accent2>
      <a:accent3>
        <a:srgbClr val="F2EA14"/>
      </a:accent3>
      <a:accent4>
        <a:srgbClr val="E1D231"/>
      </a:accent4>
      <a:accent5>
        <a:srgbClr val="0387A8"/>
      </a:accent5>
      <a:accent6>
        <a:srgbClr val="0A7493"/>
      </a:accent6>
      <a:hlink>
        <a:srgbClr val="0563C1"/>
      </a:hlink>
      <a:folHlink>
        <a:srgbClr val="954F72"/>
      </a:folHlink>
    </a:clrScheme>
    <a:fontScheme name="Custom 310">
      <a:majorFont>
        <a:latin typeface="The Serif Hand"/>
        <a:ea typeface=""/>
        <a:cs typeface=""/>
      </a:majorFont>
      <a:minorFont>
        <a:latin typeface="The Hand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ward Chart" id="{DE2E71AA-B357-4468-8196-E738779D2B99}" vid="{92F8D2DE-C0A5-402B-82E7-3D71F822A41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7e3f163ba23981de9af4e94a4fc3c170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77303e74caa42b09a8f0afd28694942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E63D3B9-33AB-453C-8340-F220B5F60A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2BD129-5FD4-422A-BE25-C823E77FB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64FD3-C606-4D6C-BA0B-B08F80CDC36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Task and goal reward chart</Template>
  <TotalTime>0</TotalTime>
  <Pages>2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2020-07-21T06:07:00Z</dcterms:created>
  <dcterms:modified xsi:type="dcterms:W3CDTF">2020-07-21T06:56:00Z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